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0FE2" w:rsidR="00B92B86" w:rsidP="0049749B" w:rsidRDefault="00B92B86" w14:paraId="ccbdf7c" w14:textId="ccbdf7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620FE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20FE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20FE2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20FE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20FE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20FE2" w:rsidR="00620FE2" w:rsidTr="001D0E8B">
        <w:trPr>
          <w:jc w:val="right"/>
        </w:trPr>
        <w:tc>
          <w:tcPr>
            <w:tcW w:w="4320" w:type="dxa"/>
          </w:tcPr>
          <w:p w:rsidRPr="00620FE2" w:rsidR="00340399" w:rsidP="00620FE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20FE2">
              <w:rPr>
                <w:rFonts w:ascii="Arial" w:hAnsi="Arial" w:cs="Arial"/>
              </w:rPr>
              <w:t>Poslovni b</w:t>
            </w:r>
            <w:r w:rsidRPr="00620FE2" w:rsidR="0092437B">
              <w:rPr>
                <w:rFonts w:ascii="Arial" w:hAnsi="Arial" w:cs="Arial"/>
              </w:rPr>
              <w:t xml:space="preserve">roj: </w:t>
            </w:r>
            <w:r w:rsidRPr="00620FE2" w:rsidR="00797FF7">
              <w:rPr>
                <w:rFonts w:ascii="Arial" w:hAnsi="Arial" w:cs="Arial"/>
              </w:rPr>
              <w:t>1</w:t>
            </w:r>
            <w:r w:rsidRPr="00620FE2" w:rsidR="00DD3653">
              <w:rPr>
                <w:rFonts w:ascii="Arial" w:hAnsi="Arial" w:cs="Arial"/>
              </w:rPr>
              <w:t>0</w:t>
            </w:r>
            <w:r w:rsidRPr="00620FE2">
              <w:rPr>
                <w:rFonts w:ascii="Arial" w:hAnsi="Arial" w:cs="Arial"/>
              </w:rPr>
              <w:t xml:space="preserve"> </w:t>
            </w:r>
            <w:r w:rsidRPr="00620FE2" w:rsidR="00F65D4C">
              <w:rPr>
                <w:rFonts w:ascii="Arial" w:hAnsi="Arial" w:cs="Arial"/>
              </w:rPr>
              <w:t>St</w:t>
            </w:r>
            <w:r w:rsidRPr="00620FE2" w:rsidR="0092437B">
              <w:rPr>
                <w:rFonts w:ascii="Arial" w:hAnsi="Arial" w:cs="Arial"/>
              </w:rPr>
              <w:t>-</w:t>
            </w:r>
            <w:r w:rsidRPr="00620FE2" w:rsidR="003E1EA7">
              <w:rPr>
                <w:rFonts w:ascii="Arial" w:hAnsi="Arial" w:cs="Arial"/>
              </w:rPr>
              <w:t>372</w:t>
            </w:r>
            <w:r w:rsidRPr="00620FE2" w:rsidR="00340399">
              <w:rPr>
                <w:rFonts w:ascii="Arial" w:hAnsi="Arial" w:cs="Arial"/>
              </w:rPr>
              <w:t>/</w:t>
            </w:r>
            <w:r w:rsidRPr="00620FE2" w:rsidR="00937C8E">
              <w:rPr>
                <w:rFonts w:ascii="Arial" w:hAnsi="Arial" w:cs="Arial"/>
              </w:rPr>
              <w:t>202</w:t>
            </w:r>
            <w:r w:rsidRPr="00620FE2" w:rsidR="00BB7B77">
              <w:rPr>
                <w:rFonts w:ascii="Arial" w:hAnsi="Arial" w:cs="Arial"/>
              </w:rPr>
              <w:t>2</w:t>
            </w:r>
            <w:r w:rsidRPr="00620FE2" w:rsidR="00340399">
              <w:rPr>
                <w:rFonts w:ascii="Arial" w:hAnsi="Arial" w:cs="Arial"/>
              </w:rPr>
              <w:t>-</w:t>
            </w:r>
            <w:r w:rsidRPr="00620FE2" w:rsidR="00620FE2">
              <w:rPr>
                <w:rFonts w:ascii="Arial" w:hAnsi="Arial" w:cs="Arial"/>
              </w:rPr>
              <w:t>14</w:t>
            </w:r>
          </w:p>
        </w:tc>
      </w:tr>
    </w:tbl>
    <w:p w:rsidRPr="00620FE2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20FE2" w:rsidR="003F7D2C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0FE2" w:rsidR="003F7D2C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0FE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20FE2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620FE2" w:rsidR="003E1EA7" w:rsidP="00F65D4C" w:rsidRDefault="003E1EA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VIA GLOBE j.d.o.o., Zagreb, Vučetićev prilaz 3, OIB:99753762569</w:t>
      </w: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620FE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20FE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20FE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20FE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20FE2" w:rsidR="003F7D2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620FE2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20FE2" w:rsidR="003F7D2C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620FE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20FE2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20FE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620FE2" w:rsidR="00620FE2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620FE2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620FE2"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 </w:t>
      </w:r>
    </w:p>
    <w:p w:rsidRPr="00620FE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620FE2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20FE2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620FE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620FE2" w:rsidR="003E1EA7">
        <w:rPr>
          <w:rFonts w:ascii="Arial" w:hAnsi="Arial" w:eastAsia="Times New Roman" w:cs="Arial"/>
          <w:sz w:val="24"/>
          <w:szCs w:val="24"/>
          <w:lang w:eastAsia="hr-HR"/>
        </w:rPr>
        <w:t>VIA GLOBE j.d.o.o., Zagreb, Vučetićev prilaz 3, OIB:99753762569</w:t>
      </w:r>
      <w:r w:rsidRPr="00620FE2">
        <w:rPr>
          <w:rFonts w:ascii="Arial" w:hAnsi="Arial" w:cs="Arial"/>
          <w:sz w:val="24"/>
          <w:szCs w:val="24"/>
        </w:rPr>
        <w:t>.</w:t>
      </w: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 w:rsidR="00620FE2">
        <w:rPr>
          <w:rFonts w:ascii="Arial" w:hAnsi="Arial" w:eastAsia="Times New Roman" w:cs="Arial"/>
          <w:sz w:val="24"/>
          <w:szCs w:val="24"/>
          <w:lang w:eastAsia="hr-HR"/>
        </w:rPr>
        <w:t>Utvrđuje se da je u spis zaprimljen podnesak direktora dužnika Emira Drissa koji je nazvan žalbom, ali je iz sadržaja podneska vidljivo da podnesak ne predstavlja žalbu na neko određeno rješenje već u istome direktor dužnika opisuje svoju obiteljsku situaciju te i predlaže sudu dodjelu šestmjesečnog roka u kojem bi se podmirili dugovi te i nastavilo poslovanje.</w:t>
      </w:r>
    </w:p>
    <w:p w:rsidRPr="00620FE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20FE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20FE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20FE2" w:rsidR="003F7D2C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0FE2" w:rsidR="003F7D2C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0FE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20FE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20FE2" w:rsidR="00620FE2">
        <w:rPr>
          <w:rFonts w:ascii="Arial" w:hAnsi="Arial" w:eastAsia="Times New Roman" w:cs="Arial"/>
          <w:sz w:val="24"/>
          <w:szCs w:val="24"/>
          <w:lang w:eastAsia="hr-HR"/>
        </w:rPr>
        <w:t>35.000,86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620FE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Pr="00620FE2" w:rsidR="00BB7B77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Pr="00620FE2" w:rsidR="005B0E8C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Pr="00620FE2" w:rsidR="005B0E8C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Pr="00620FE2" w:rsidR="005B0E8C" w:rsidP="000B6F54" w:rsidRDefault="005B0E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5B0E8C" w:rsidP="000B6F54" w:rsidRDefault="005B0E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- M1, marke OPEL VIVARO 1,9 CDTI COMBI, god. proizvodnje 2006., broj šasije W0LJ7BCB66V652357, reg. oznake ZG-7484-GC.</w:t>
      </w:r>
    </w:p>
    <w:p w:rsidRPr="00620FE2" w:rsidR="005B0E8C" w:rsidP="000B6F54" w:rsidRDefault="005B0E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620FE2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620FE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20FE2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620FE2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620FE2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620FE2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620FE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620FE2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620FE2" w:rsidR="00620FE2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620FE2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20FE2" w:rsidR="00620FE2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620FE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620FE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620FE2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0FE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620FE2" w:rsidR="00620FE2" w:rsidTr="003F248B">
        <w:tc>
          <w:tcPr>
            <w:tcW w:w="3095" w:type="dxa"/>
            <w:shd w:val="clear" w:color="auto" w:fill="auto"/>
          </w:tcPr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20FE2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0FE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0FE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0FE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20FE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0FE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20FE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0FE2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620FE2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16A2" w:rsidP="00501147" w:rsidRDefault="003716A2">
      <w:pPr>
        <w:spacing w:after="0" w:line="240" w:lineRule="auto"/>
      </w:pPr>
      <w:r>
        <w:separator/>
      </w:r>
    </w:p>
  </w:endnote>
  <w:endnote w:type="continuationSeparator" w:id="0">
    <w:p w:rsidR="003716A2" w:rsidP="00501147" w:rsidRDefault="0037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16A2" w:rsidP="00501147" w:rsidRDefault="003716A2">
      <w:pPr>
        <w:spacing w:after="0" w:line="240" w:lineRule="auto"/>
      </w:pPr>
      <w:r>
        <w:separator/>
      </w:r>
    </w:p>
  </w:footnote>
  <w:footnote w:type="continuationSeparator" w:id="0">
    <w:p w:rsidR="003716A2" w:rsidP="00501147" w:rsidRDefault="0037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41781">
      <w:rPr>
        <w:rFonts w:ascii="Arial" w:hAnsi="Arial" w:cs="Arial"/>
        <w:noProof/>
        <w:sz w:val="24"/>
        <w:szCs w:val="24"/>
      </w:rPr>
      <w:t>Poslovni broj: 10 St-372/2022-14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41781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16A2"/>
    <w:rsid w:val="00385BF0"/>
    <w:rsid w:val="00394A8C"/>
    <w:rsid w:val="00397AE7"/>
    <w:rsid w:val="003A4477"/>
    <w:rsid w:val="003A6644"/>
    <w:rsid w:val="003E1EA7"/>
    <w:rsid w:val="003F7D2C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B0E8C"/>
    <w:rsid w:val="005C0B84"/>
    <w:rsid w:val="005E1D89"/>
    <w:rsid w:val="005F3F8F"/>
    <w:rsid w:val="005F5DCE"/>
    <w:rsid w:val="005F633B"/>
    <w:rsid w:val="00620FE2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3DB8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AF7033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B7B7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1781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17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78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178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178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178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2022.</izvorni_sadrzaj>
    <derivirana_varijabla naziv="DomainObject.StvarniPocetakDatum_1">17. studenog 2022.</derivirana_varijabla>
  </DomainObject.StvarniPocetakDatum>
  <DomainObject.StvarniZavrsetakDatum>
    <izvorni_sadrzaj>17. studenog 2022.</izvorni_sadrzaj>
    <derivirana_varijabla naziv="DomainObject.StvarniZavrsetakDatum_1">17. studenog 2022.</derivirana_varijabla>
  </DomainObject.StvarniZavrsetakDatum>
  <DomainObject.PlaniraniZavrsetakDatum>
    <izvorni_sadrzaj>17. studenog 2022.</izvorni_sadrzaj>
    <derivirana_varijabla naziv="DomainObject.PlaniraniZavrsetakDatum_1">17. studenog 2022.</derivirana_varijabla>
  </DomainObject.PlaniraniZavrsetakDatum>
  <DomainObject.PlaniraniPocetakDatum>
    <izvorni_sadrzaj>17. studenog 2022.</izvorni_sadrzaj>
    <derivirana_varijabla naziv="DomainObject.PlaniraniPocetakDatum_1">17. studenog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2022.</izvorni_sadrzaj>
    <derivirana_varijabla naziv="DomainObject.Zapisnik.DatumKreiranja_1">17.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St-372/2022-14</izvorni_sadrzaj>
    <derivirana_varijabla naziv="DomainObject.Zapisnik.Oznaka_1">St-372/2022-14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St-372/2022</izvorni_sadrzaj>
    <derivirana_varijabla naziv="DomainObject.Predmet.OznakaBroj_1">St-372/2022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</izvorni_sadrzaj>
    <derivirana_varijabla naziv="DomainObject.Predmet.PrimjedbaSuca_1">Rješenje VTS-a o ustupu broj 31 Su-518/22-3 od 4.7.2022.
Naredba broj Su-164/2022-4 od 15.9.2022.</derivirana_varijabla>
  </DomainObject.Predmet.PrimjedbaSuca>
  <DomainObject.Predmet.ProtustrankaFormated>
    <izvorni_sadrzaj>  VIA GLOBE jednostavno društvo s ograničenom odgovornošću za usluge i putnička agencija zastupanog po punomoćniku Emir Driss</izvorni_sadrzaj>
    <derivirana_varijabla naziv="DomainObject.Predmet.ProtustrankaFormated_1">  VIA GLOBE jednostavno društvo s ograničenom odgovornošću za usluge i putnička agencija zastupanog po punomoćniku Emir Driss</derivirana_varijabla>
  </DomainObject.Predmet.ProtustrankaFormated>
  <DomainObject.Predmet.ProtustrankaFormatedOIB>
    <izvorni_sadrzaj>  VIA GLOBE jednostavno društvo s ograničenom odgovornošću za usluge i putnička agencija, OIB 99753762569 zastupanog po punomoćniku Emir Driss</izvorni_sadrzaj>
    <derivirana_varijabla naziv="DomainObject.Predmet.ProtustrankaFormatedOIB_1">  VIA GLOBE jednostavno društvo s ograničenom odgovornošću za usluge i putnička agencija, OIB 99753762569 zastupanog po punomoćniku Emir Driss</derivirana_varijabla>
  </DomainObject.Predmet.ProtustrankaFormatedOIB>
  <DomainObject.Predmet.ProtustrankaFormatedWithAdress>
    <izvorni_sadrzaj> VIA GLOBE jednostavno društvo s ograničenom odgovornošću za usluge i putnička agencija, Vučetićev prilaz 3, 10000 Zagreb zastupanog po punomoćniku Emir Driss</izvorni_sadrzaj>
    <derivirana_varijabla naziv="DomainObject.Predmet.ProtustrankaFormatedWithAdress_1"> VIA GLOBE jednostavno društvo s ograničenom odgovornošću za usluge i putnička agencija, Vučetićev prilaz 3, 10000 Zagreb zastupanog po punomoćniku Emir Driss</derivirana_varijabla>
  </DomainObject.Predmet.ProtustrankaFormatedWithAdress>
  <DomainObject.Predmet.ProtustrankaFormatedWithAdressOIB>
    <izvorni_sadrzaj> VIA GLOBE jednostavno društvo s ograničenom odgovornošću za usluge i putnička agencija, OIB 99753762569, Vučetićev prilaz 3, 10000 Zagreb zastupanog po punomoćniku Emir Driss</izvorni_sadrzaj>
    <derivirana_varijabla naziv="DomainObject.Predmet.ProtustrankaFormatedWithAdressOIB_1"> VIA GLOBE jednostavno društvo s ograničenom odgovornošću za usluge i putnička agencija, OIB 99753762569, Vučetićev prilaz 3, 10000 Zagreb zastupanog po punomoćniku Emir Driss</derivirana_varijabla>
  </DomainObject.Predmet.ProtustrankaFormatedWithAdressOIB>
  <DomainObject.Predmet.ProtustrankaWithAdress>
    <izvorni_sadrzaj>VIA GLOBE jednostavno društvo s ograničenom odgovornošću za usluge i putnička agencija Vučetićev prilaz 3, 10000 Zagreb</izvorni_sadrzaj>
    <derivirana_varijabla naziv="DomainObject.Predmet.ProtustrankaWithAdress_1">VIA GLOBE jednostavno društvo s ograničenom odgovornošću za usluge i putnička agencija Vučetićev prilaz 3, 10000 Zagreb</derivirana_varijabla>
  </DomainObject.Predmet.ProtustrankaWithAdress>
  <DomainObject.Predmet.ProtustrankaWithAdressOIB>
    <izvorni_sadrzaj>VIA GLOBE jednostavno društvo s ograničenom odgovornošću za usluge i putnička agencija, OIB 99753762569, Vučetićev prilaz 3, 10000 Zagreb</izvorni_sadrzaj>
    <derivirana_varijabla naziv="DomainObject.Predmet.ProtustrankaWithAdressOIB_1">VIA GLOBE jednostavno društvo s ograničenom odgovornošću za usluge i putnička agencija, OIB 99753762569, Vučetićev prilaz 3, 10000 Zagreb</derivirana_varijabla>
  </DomainObject.Predmet.ProtustrankaWithAdressOIB>
  <DomainObject.Predmet.ProtustrankaNazivFormated>
    <izvorni_sadrzaj>VIA GLOBE jednostavno društvo s ograničenom odgovornošću za usluge i putnička agencija</izvorni_sadrzaj>
    <derivirana_varijabla naziv="DomainObject.Predmet.ProtustrankaNazivFormated_1">VIA GLOBE jednostavno društvo s ograničenom odgovornošću za usluge i putnička agencija</derivirana_varijabla>
  </DomainObject.Predmet.ProtustrankaNazivFormated>
  <DomainObject.Predmet.ProtustrankaNazivFormatedOIB>
    <izvorni_sadrzaj>VIA GLOBE jednostavno društvo s ograničenom odgovornošću za usluge i putnička agencija, OIB 99753762569</izvorni_sadrzaj>
    <derivirana_varijabla naziv="DomainObject.Predmet.ProtustrankaNazivFormatedOIB_1">VIA GLOBE jednostavno društvo s ograničenom odgovornošću za usluge i putnička agencija, OIB 99753762569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32065.12</izvorni_sadrzaj>
    <derivirana_varijabla naziv="DomainObject.Predmet.TrenutnaVrijednost_1">32065.12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VIA GLOBE jednostavno društvo s ograničenom odgovornošću za usluge i putnička agencija zastupanog po punomoćniku Emir Driss</item>
    </izvorni_sadrzaj>
    <derivirana_varijabla naziv="DomainObject.Predmet.ProtuStrankaListFormated_1">
      <item>VIA GLOBE jednostavno društvo s ograničenom odgovornošću za usluge i putnička agencija zastupanog po punomoćniku Emir Driss</item>
    </derivirana_varijabla>
  </DomainObject.Predmet.ProtuStrankaListFormated>
  <DomainObject.Predmet.ProtuStrankaListFormatedOIB>
    <izvorni_sadrzaj>
      <item>VIA GLOBE jednostavno društvo s ograničenom odgovornošću za usluge i putnička agencija, OIB 99753762569 zastupanog po punomoćniku Emir Driss</item>
    </izvorni_sadrzaj>
    <derivirana_varijabla naziv="DomainObject.Predmet.ProtuStrankaListFormatedOIB_1">
      <item>VIA GLOBE jednostavno društvo s ograničenom odgovornošću za usluge i putnička agencija, OIB 99753762569 zastupanog po punomoćniku Emir Driss</item>
    </derivirana_varijabla>
  </DomainObject.Predmet.ProtuStrankaListFormatedOIB>
  <DomainObject.Predmet.ProtuStrankaListFormatedWithAdress>
    <izvorni_sadrzaj>
      <item>VIA GLOBE jednostavno društvo s ograničenom odgovornošću za usluge i putnička agencija, Vučetićev prilaz 3, 10000 Zagreb zastupanog po punomoćniku Emir Driss</item>
    </izvorni_sadrzaj>
    <derivirana_varijabla naziv="DomainObject.Predmet.ProtuStrankaListFormatedWithAdress_1">
      <item>VIA GLOBE jednostavno društvo s ograničenom odgovornošću za usluge i putnička agencija, Vučetićev prilaz 3, 10000 Zagreb zastupanog po punomoćniku Emir Driss</item>
    </derivirana_varijabla>
  </DomainObject.Predmet.ProtuStrankaListFormatedWithAdress>
  <DomainObject.Predmet.ProtuStrankaListFormatedWithAdressOIB>
    <izvorni_sadrzaj>
      <item>VIA GLOBE jednostavno društvo s ograničenom odgovornošću za usluge i putnička agencija, OIB 99753762569, Vučetićev prilaz 3, 10000 Zagreb zastupanog po punomoćniku Emir Driss</item>
    </izvorni_sadrzaj>
    <derivirana_varijabla naziv="DomainObject.Predmet.ProtuStrankaListFormatedWithAdressOIB_1">
      <item>VIA GLOBE jednostavno društvo s ograničenom odgovornošću za usluge i putnička agencija, OIB 99753762569, Vučetićev prilaz 3, 10000 Zagreb zastupanog po punomoćniku Emir Driss</item>
    </derivirana_varijabla>
  </DomainObject.Predmet.ProtuStrankaListFormatedWithAdressOIB>
  <DomainObject.Predmet.ProtuStrankaListNazivFormated>
    <izvorni_sadrzaj>
      <item>VIA GLOBE jednostavno društvo s ograničenom odgovornošću za usluge i putnička agencija</item>
    </izvorni_sadrzaj>
    <derivirana_varijabla naziv="DomainObject.Predmet.ProtuStrankaListNazivFormated_1">
      <item>VIA GLOBE jednostavno društvo s ograničenom odgovornošću za usluge i putnička agencija</item>
    </derivirana_varijabla>
  </DomainObject.Predmet.ProtuStrankaListNazivFormated>
  <DomainObject.Predmet.ProtuStrankaListNazivFormatedOIB>
    <izvorni_sadrzaj>
      <item>VIA GLOBE jednostavno društvo s ograničenom odgovornošću za usluge i putnička agencija, OIB 99753762569</item>
    </izvorni_sadrzaj>
    <derivirana_varijabla naziv="DomainObject.Predmet.ProtuStrankaListNazivFormatedOIB_1">
      <item>VIA GLOBE jednostavno društvo s ograničenom odgovornošću za usluge i putnička agencija, OIB 99753762569</item>
    </derivirana_varijabla>
  </DomainObject.Predmet.ProtuStrankaListNazivFormatedOIB>
  <DomainObject.Predmet.OstaliListFormated>
    <izvorni_sadrzaj>
      <item>Emir Driss punomoćnik sudionika u postupku VIA GLOBE jednostavno društvo s ograničenom odgovornošću za usluge i putnička agencija</item>
      <item>Sudski registar Trgovačkog suda u Zagrebu</item>
      <item>I. postaja prometne policije Zagreb</item>
    </izvorni_sadrzaj>
    <derivirana_varijabla naziv="DomainObject.Predmet.OstaliListFormated_1">
      <item>Emir Driss punomoćnik sudionika u postupku VIA GLOBE jednostavno društvo s ograničenom odgovornošću za usluge i putnička agencija</item>
      <item>Sudski registar Trgovačkog suda u Zagrebu</item>
      <item>I. postaja prometne policije Zagreb</item>
    </derivirana_varijabla>
  </DomainObject.Predmet.OstaliListFormated>
  <DomainObject.Predmet.OstaliListFormatedOIB>
    <izvorni_sadrzaj>
      <item>Emir Driss, OIB 07596103260 punomoćnik sudionika u postupku VIA GLOBE jednostavno društvo s ograničenom odgovornošću za usluge i putnička agencija</item>
      <item>Sudski registar Trgovačkog suda u Zagrebu</item>
      <item>I. postaja prometne policije Zagreb</item>
    </izvorni_sadrzaj>
    <derivirana_varijabla naziv="DomainObject.Predmet.OstaliListFormatedOIB_1">
      <item>Emir Driss, OIB 07596103260 punomoćnik sudionika u postupku VIA GLOBE jednostavno društvo s ograničenom odgovornošću za usluge i putnička agencija</item>
      <item>Sudski registar Trgovačkog suda u Zagrebu</item>
      <item>I. postaja prometne policije Zagreb</item>
    </derivirana_varijabla>
  </DomainObject.Predmet.OstaliListFormatedOIB>
  <DomainObject.Predmet.OstaliListFormatedWithAdress>
    <izvorni_sadrzaj>
      <item>Emir Driss,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_1">
      <item>Emir Driss,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>
  <DomainObject.Predmet.OstaliListFormatedWithAdressOIB>
    <izvorni_sadrzaj>
      <item>Emir Driss, OIB 07596103260,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OIB_1">
      <item>Emir Driss, OIB 07596103260,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OIB>
  <DomainObject.Predmet.OstaliListNazivFormated>
    <izvorni_sadrzaj>
      <item>Emir Driss</item>
      <item>Sudski registar Trgovačkog suda u Zagrebu</item>
      <item>I. postaja prometne policije Zagreb</item>
    </izvorni_sadrzaj>
    <derivirana_varijabla naziv="DomainObject.Predmet.OstaliListNazivFormated_1">
      <item>Emir Driss</item>
      <item>Sudski registar Trgovačkog suda u Zagrebu</item>
      <item>I. postaja prometne policije Zagreb</item>
    </derivirana_varijabla>
  </DomainObject.Predmet.OstaliListNazivFormated>
  <DomainObject.Predmet.OstaliListNazivFormatedOIB>
    <izvorni_sadrzaj>
      <item>Emir Driss, OIB 07596103260</item>
      <item>Sudski registar Trgovačkog suda u Zagrebu</item>
      <item>I. postaja prometne policije Zagreb</item>
    </izvorni_sadrzaj>
    <derivirana_varijabla naziv="DomainObject.Predmet.OstaliListNazivFormatedOIB_1">
      <item>Emir Driss, OIB 07596103260</item>
      <item>Sudski registar Trgovačkog suda u Zagrebu</item>
      <item>I. postaja prometne policije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>St-372/2022-14</izvorni_sadrzaj>
    <derivirana_varijabla naziv="DomainObject.PoslovniBrojDokumenta_1">St-372/2022-14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VIA GLOBE jednostavno društvo s ograničenom odgovornošću za usluge i putnička agencija</izvorni_sadrzaj>
    <derivirana_varijabla naziv="DomainObject.Predmet.ProtustrankaIDrugi_1">VIA GLOBE jednostavno društvo s ograničenom odgovornošću za usluge i putnička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VIA GLOBE jednostavno društvo s ograničenom odgovornošću za usluge i putnička agencija, OIB 99753762569, Vučetićev prilaz 3, 10000 Zagreb</izvorni_sadrzaj>
    <derivirana_varijabla naziv="DomainObject.Predmet.ProtustrankaIDrugiAdressOIB_1">VIA GLOBE jednostavno društvo s ograničenom odgovornošću za usluge i putnička agencija, OIB 99753762569, Vučetićev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GLOBE jednostavno društvo s ograničenom odgovornošću za usluge i putnička agencija</item>
      <item>Financijska agencija</item>
      <item>Emir Driss</item>
      <item>Sudski registar Trgovačkog suda u Zagrebu</item>
      <item>I. postaja prometne policije Zagreb</item>
    </izvorni_sadrzaj>
    <derivirana_varijabla naziv="DomainObject.Predmet.SudioniciListNaziv_1">
      <item>VIA GLOBE jednostavno društvo s ograničenom odgovornošću za usluge i putnička agencija</item>
      <item>Financijska agencija</item>
      <item>Emir Driss</item>
      <item>Sudski registar Trgovačkog suda u Zagrebu</item>
      <item>I. postaja prometne policije Zagreb</item>
    </derivirana_varijabla>
  </DomainObject.Predmet.SudioniciListNaziv>
  <DomainObject.Predmet.SudioniciListAdressOIB>
    <izvorni_sadrzaj>
      <item>VIA GLOBE jednostavno društvo s ograničenom odgovornošću za usluge i putnička agencija, OIB 99753762569, Vučetićev prilaz 3,10000 Zagreb</item>
      <item>Financijska agencija, OIB 85821130368, TRG SVIBANJSKIH ŽRTAVA 1995. 1,10000 Zagreb</item>
      <item>Emir Driss, OIB 07596103260, Vučetićev Prilaz 3,10000 Zagreb</item>
      <item>Sudski registar Trgovačkog suda u Zagrebu, Amruševa 2/II,10000 Zagreb</item>
      <item>I. postaja prometne policije Zagreb, Ulica Vjekoslava Heinzela 98,10000 Zagreb</item>
    </izvorni_sadrzaj>
    <derivirana_varijabla naziv="DomainObject.Predmet.SudioniciListAdressOIB_1">
      <item>VIA GLOBE jednostavno društvo s ograničenom odgovornošću za usluge i putnička agencija, OIB 99753762569, Vučetićev prilaz 3,10000 Zagreb</item>
      <item>Financijska agencija, OIB 85821130368, TRG SVIBANJSKIH ŽRTAVA 1995. 1,10000 Zagreb</item>
      <item>Emir Driss, OIB 07596103260, Vučetićev Prilaz 3,10000 Zagreb</item>
      <item>Sudski registar Trgovačkog suda u Zagrebu, Amruševa 2/II,10000 Zagreb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99753762569</item>
      <item>, OIB 85821130368</item>
      <item>, OIB 07596103260</item>
      <item>, OIB null</item>
      <item>, OIB null</item>
    </izvorni_sadrzaj>
    <derivirana_varijabla naziv="DomainObject.Predmet.SudioniciListNazivOIB_1">
      <item>, OIB 99753762569</item>
      <item>, OIB 85821130368</item>
      <item>, OIB 07596103260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67384-9A61-4452-A5F0-38C1C8B42F2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2016</properties:Characters>
  <properties:Lines>93</properties:Lines>
  <properties:Paragraphs>36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2022-09-22T08:39:00Z</dcterms:created>
  <dc:creator>Mirjana Mlinarić</dc:creator>
  <cp:lastModifiedBy>Nevenka Vuković</cp:lastModifiedBy>
  <cp:lastPrinted>2022-11-17T09:35:00Z</cp:lastPrinted>
  <dcterms:modified xmlns:xsi="http://www.w3.org/2001/XMLSchema-instance" xsi:type="dcterms:W3CDTF">2022-11-17T09:36:00Z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St-372/2022-14 / Zapisnik - Ročište radi rasprave o uvjetima za otvaranje steč. post. (St-372-22-14 Zapisnik od 17.11.22 -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